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FC" w:rsidRDefault="006B33FC" w:rsidP="00DE51D7">
      <w:pPr>
        <w:spacing w:line="360" w:lineRule="auto"/>
        <w:rPr>
          <w:rFonts w:cs="Times New Roman"/>
        </w:rPr>
      </w:pPr>
      <w:r>
        <w:rPr>
          <w:rFonts w:cs="宋体" w:hint="eastAsia"/>
        </w:rPr>
        <w:t>毕业设计开放并分配老师后可通过该页面提交毕业设计。</w:t>
      </w:r>
    </w:p>
    <w:p w:rsidR="006B33FC" w:rsidRDefault="006B33FC" w:rsidP="00DE51D7">
      <w:pPr>
        <w:spacing w:line="360" w:lineRule="auto"/>
        <w:rPr>
          <w:rFonts w:cs="Times New Roman"/>
        </w:rPr>
      </w:pPr>
      <w:r w:rsidRPr="00492F6D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毕业设计" style="width:411.75pt;height:268.5pt;visibility:visible" o:bordertopcolor="black" o:borderleftcolor="black" o:borderbottomcolor="black" o:borderrightcolor="black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B33FC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  <w:rPr>
          <w:rFonts w:cs="Times New Roman"/>
        </w:rPr>
      </w:pPr>
    </w:p>
    <w:p w:rsidR="006B33FC" w:rsidRPr="001770EC" w:rsidRDefault="006B33FC" w:rsidP="00DE51D7">
      <w:pPr>
        <w:spacing w:line="360" w:lineRule="auto"/>
        <w:rPr>
          <w:rFonts w:cs="Times New Roman"/>
          <w:b/>
          <w:bCs/>
        </w:rPr>
      </w:pPr>
      <w:r w:rsidRPr="001770EC">
        <w:rPr>
          <w:rFonts w:cs="宋体" w:hint="eastAsia"/>
          <w:b/>
          <w:bCs/>
        </w:rPr>
        <w:t>操作步骤：</w:t>
      </w:r>
    </w:p>
    <w:p w:rsidR="006B33FC" w:rsidRDefault="006B33FC" w:rsidP="00DE51D7">
      <w:pPr>
        <w:numPr>
          <w:ilvl w:val="0"/>
          <w:numId w:val="2"/>
        </w:numPr>
        <w:spacing w:line="360" w:lineRule="auto"/>
        <w:rPr>
          <w:rFonts w:cs="Times New Roman"/>
        </w:rPr>
      </w:pPr>
      <w:r>
        <w:rPr>
          <w:rFonts w:cs="宋体" w:hint="eastAsia"/>
        </w:rPr>
        <w:t>提交毕业设计提纲</w:t>
      </w:r>
    </w:p>
    <w:p w:rsidR="006B33FC" w:rsidRPr="000B07C2" w:rsidRDefault="006B33FC" w:rsidP="000B07C2">
      <w:pPr>
        <w:spacing w:line="360" w:lineRule="auto"/>
        <w:ind w:left="360"/>
        <w:rPr>
          <w:rFonts w:cs="Times New Roman"/>
          <w:b/>
          <w:bCs/>
          <w:color w:val="FF0000"/>
        </w:rPr>
      </w:pPr>
      <w:r w:rsidRPr="00EA0496">
        <w:rPr>
          <w:rFonts w:cs="宋体" w:hint="eastAsia"/>
          <w:b/>
          <w:bCs/>
          <w:color w:val="FF0000"/>
        </w:rPr>
        <w:t>提交提纲前，请先通过留言和</w:t>
      </w:r>
      <w:r>
        <w:rPr>
          <w:rFonts w:cs="宋体" w:hint="eastAsia"/>
          <w:b/>
          <w:bCs/>
          <w:color w:val="FF0000"/>
        </w:rPr>
        <w:t>老师沟通确认题目</w:t>
      </w:r>
      <w:r w:rsidRPr="00EA0496">
        <w:rPr>
          <w:rFonts w:cs="宋体" w:hint="eastAsia"/>
          <w:b/>
          <w:bCs/>
          <w:color w:val="FF0000"/>
        </w:rPr>
        <w:t>。</w:t>
      </w:r>
    </w:p>
    <w:p w:rsidR="006B33FC" w:rsidRDefault="006B33FC" w:rsidP="00DE51D7">
      <w:pPr>
        <w:spacing w:line="360" w:lineRule="auto"/>
        <w:ind w:left="360"/>
        <w:rPr>
          <w:rFonts w:cs="Times New Roman"/>
          <w:b/>
          <w:bCs/>
        </w:rPr>
      </w:pPr>
      <w:r>
        <w:rPr>
          <w:b/>
          <w:bCs/>
        </w:rPr>
        <w:t>1.1</w:t>
      </w:r>
      <w:r w:rsidRPr="00EA0496">
        <w:rPr>
          <w:rFonts w:cs="宋体" w:hint="eastAsia"/>
          <w:b/>
          <w:bCs/>
        </w:rPr>
        <w:t>留言</w:t>
      </w:r>
    </w:p>
    <w:p w:rsidR="006B33FC" w:rsidRDefault="006B33FC" w:rsidP="00AC0D22">
      <w:pPr>
        <w:spacing w:line="360" w:lineRule="auto"/>
        <w:ind w:leftChars="171" w:left="31680" w:firstLineChars="200" w:firstLine="31680"/>
        <w:rPr>
          <w:rFonts w:cs="Times New Roman"/>
        </w:rPr>
      </w:pPr>
      <w:r w:rsidRPr="00AD288E">
        <w:rPr>
          <w:rFonts w:cs="宋体" w:hint="eastAsia"/>
        </w:rPr>
        <w:t>关于留言：</w:t>
      </w:r>
      <w:r>
        <w:rPr>
          <w:rFonts w:cs="宋体" w:hint="eastAsia"/>
        </w:rPr>
        <w:t>在毕业设计的各个阶段，学生都可以通过留言与老师交流毕业设计的相关问题。点击操作列表“留言”链接，弹出留言窗口</w:t>
      </w:r>
    </w:p>
    <w:p w:rsidR="006B33FC" w:rsidRPr="00C3617E" w:rsidRDefault="006B33FC" w:rsidP="00AC0D22">
      <w:pPr>
        <w:spacing w:line="360" w:lineRule="auto"/>
        <w:ind w:left="105" w:firstLineChars="100" w:firstLine="31680"/>
        <w:rPr>
          <w:rFonts w:cs="Times New Roman"/>
        </w:rPr>
      </w:pPr>
      <w:r w:rsidRPr="00492F6D">
        <w:rPr>
          <w:rFonts w:cs="Times New Roman"/>
          <w:noProof/>
        </w:rPr>
        <w:pict>
          <v:shape id="图片 2" o:spid="_x0000_i1026" type="#_x0000_t75" alt="留言" style="width:371.25pt;height:198.75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B33FC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  <w:rPr>
          <w:rFonts w:cs="Times New Roman"/>
        </w:rPr>
      </w:pPr>
    </w:p>
    <w:p w:rsidR="006B33FC" w:rsidRDefault="006B33FC" w:rsidP="00DE51D7">
      <w:pPr>
        <w:spacing w:line="360" w:lineRule="auto"/>
        <w:rPr>
          <w:rFonts w:cs="Times New Roman"/>
        </w:rPr>
      </w:pPr>
      <w:r>
        <w:t xml:space="preserve">  </w:t>
      </w:r>
      <w:r>
        <w:rPr>
          <w:rFonts w:cs="宋体" w:hint="eastAsia"/>
        </w:rPr>
        <w:t>如图，该页面上方显示以前的留言记录，学生可在页面下方输入新的留言内容，点击【留</w:t>
      </w:r>
    </w:p>
    <w:p w:rsidR="006B33FC" w:rsidRDefault="006B33FC" w:rsidP="00AC0D22">
      <w:pPr>
        <w:spacing w:line="360" w:lineRule="auto"/>
        <w:ind w:firstLineChars="100" w:firstLine="31680"/>
        <w:rPr>
          <w:rFonts w:cs="Times New Roman"/>
        </w:rPr>
      </w:pPr>
      <w:r>
        <w:rPr>
          <w:rFonts w:cs="宋体" w:hint="eastAsia"/>
        </w:rPr>
        <w:t>言】按钮完成留言。</w:t>
      </w:r>
    </w:p>
    <w:p w:rsidR="006B33FC" w:rsidRPr="005D4875" w:rsidRDefault="006B33FC" w:rsidP="00DE51D7">
      <w:pPr>
        <w:spacing w:line="360" w:lineRule="auto"/>
        <w:ind w:left="360"/>
        <w:rPr>
          <w:rFonts w:cs="Times New Roman"/>
          <w:b/>
          <w:bCs/>
        </w:rPr>
      </w:pPr>
      <w:r>
        <w:rPr>
          <w:b/>
          <w:bCs/>
        </w:rPr>
        <w:t>1.2</w:t>
      </w:r>
      <w:r w:rsidRPr="005D4875">
        <w:rPr>
          <w:rFonts w:cs="宋体" w:hint="eastAsia"/>
          <w:b/>
          <w:bCs/>
        </w:rPr>
        <w:t>提交毕业设计提纲</w:t>
      </w:r>
    </w:p>
    <w:p w:rsidR="006B33FC" w:rsidRDefault="006B33FC" w:rsidP="00AC0D22">
      <w:pPr>
        <w:spacing w:line="360" w:lineRule="auto"/>
        <w:ind w:leftChars="171" w:left="31680" w:firstLineChars="200" w:firstLine="31680"/>
        <w:rPr>
          <w:rFonts w:cs="Times New Roman"/>
        </w:rPr>
      </w:pPr>
      <w:r>
        <w:rPr>
          <w:rFonts w:cs="宋体" w:hint="eastAsia"/>
        </w:rPr>
        <w:t>点击步骤列的“提交毕业设计提纲”，弹出毕业设计提纲提交页面，如下</w:t>
      </w:r>
    </w:p>
    <w:p w:rsidR="006B33FC" w:rsidRDefault="006B33FC" w:rsidP="00DE51D7">
      <w:pPr>
        <w:spacing w:line="360" w:lineRule="auto"/>
        <w:ind w:left="360"/>
        <w:rPr>
          <w:rFonts w:cs="Times New Roman"/>
        </w:rPr>
      </w:pPr>
      <w:r w:rsidRPr="00492F6D">
        <w:rPr>
          <w:rFonts w:cs="Times New Roman"/>
          <w:noProof/>
        </w:rPr>
        <w:pict>
          <v:shape id="图片 3" o:spid="_x0000_i1027" type="#_x0000_t75" alt="毕业设计提纲" style="width:413.25pt;height:222.75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B33FC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  <w:rPr>
          <w:rFonts w:cs="Times New Roman"/>
        </w:rPr>
      </w:pPr>
    </w:p>
    <w:p w:rsidR="006B33FC" w:rsidRDefault="006B33FC" w:rsidP="00AC0D22">
      <w:pPr>
        <w:spacing w:line="360" w:lineRule="auto"/>
        <w:ind w:leftChars="171" w:left="31680" w:firstLineChars="200" w:firstLine="31680"/>
        <w:rPr>
          <w:rFonts w:cs="Times New Roman"/>
        </w:rPr>
      </w:pPr>
      <w:r>
        <w:rPr>
          <w:rFonts w:cs="宋体" w:hint="eastAsia"/>
        </w:rPr>
        <w:t>输入论题、提纲内容后，点击【提交】完成毕业设计提纲的提交，弹出页面关闭，页面显示状态为“提纲已提交”</w:t>
      </w:r>
    </w:p>
    <w:p w:rsidR="006B33FC" w:rsidRDefault="006B33FC" w:rsidP="00DE51D7">
      <w:pPr>
        <w:spacing w:line="360" w:lineRule="auto"/>
        <w:ind w:left="360"/>
        <w:rPr>
          <w:rFonts w:cs="Times New Roman"/>
        </w:rPr>
      </w:pPr>
      <w:r w:rsidRPr="00492F6D">
        <w:rPr>
          <w:rFonts w:cs="Times New Roman"/>
          <w:noProof/>
        </w:rPr>
        <w:pict>
          <v:shape id="图片 4" o:spid="_x0000_i1028" type="#_x0000_t75" alt="毕业设计2" style="width:411.75pt;height:263.25pt;visibility:visible" o:bordertopcolor="black" o:borderleftcolor="black" o:borderbottomcolor="black" o:borderrightcolor="black">
            <v:imagedata r:id="rId10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B33FC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  <w:rPr>
          <w:rFonts w:cs="Times New Roman"/>
        </w:rPr>
      </w:pPr>
    </w:p>
    <w:p w:rsidR="006B33FC" w:rsidRPr="005D4875" w:rsidRDefault="006B33FC" w:rsidP="00DE51D7">
      <w:pPr>
        <w:spacing w:line="360" w:lineRule="auto"/>
        <w:ind w:left="360"/>
        <w:rPr>
          <w:rFonts w:cs="Times New Roman"/>
          <w:b/>
          <w:bCs/>
        </w:rPr>
      </w:pPr>
      <w:r>
        <w:rPr>
          <w:b/>
          <w:bCs/>
        </w:rPr>
        <w:t>1.3</w:t>
      </w:r>
      <w:r w:rsidRPr="005D4875">
        <w:rPr>
          <w:rFonts w:cs="宋体" w:hint="eastAsia"/>
          <w:b/>
          <w:bCs/>
        </w:rPr>
        <w:t>修改毕业设计提纲：</w:t>
      </w:r>
    </w:p>
    <w:p w:rsidR="006B33FC" w:rsidRDefault="006B33FC" w:rsidP="00AC0D22">
      <w:pPr>
        <w:spacing w:line="360" w:lineRule="auto"/>
        <w:ind w:firstLineChars="400" w:firstLine="31680"/>
        <w:rPr>
          <w:rFonts w:cs="Times New Roman"/>
        </w:rPr>
      </w:pPr>
      <w:r>
        <w:rPr>
          <w:rFonts w:cs="宋体" w:hint="eastAsia"/>
        </w:rPr>
        <w:t>说明：</w:t>
      </w:r>
      <w:r w:rsidRPr="00F7584F">
        <w:rPr>
          <w:rFonts w:cs="宋体" w:hint="eastAsia"/>
        </w:rPr>
        <w:t>在</w:t>
      </w:r>
      <w:r>
        <w:rPr>
          <w:rFonts w:cs="宋体" w:hint="eastAsia"/>
        </w:rPr>
        <w:t>提纲被评阅前，</w:t>
      </w:r>
      <w:r w:rsidRPr="00F7584F">
        <w:rPr>
          <w:rFonts w:cs="宋体" w:hint="eastAsia"/>
        </w:rPr>
        <w:t>在</w:t>
      </w:r>
      <w:r>
        <w:rPr>
          <w:rFonts w:cs="宋体" w:hint="eastAsia"/>
        </w:rPr>
        <w:t>毕业设计提纲开放时间段内，学生</w:t>
      </w:r>
      <w:r w:rsidRPr="00F7584F">
        <w:rPr>
          <w:rFonts w:cs="宋体" w:hint="eastAsia"/>
        </w:rPr>
        <w:t>可以对提纲进行修改。</w:t>
      </w:r>
    </w:p>
    <w:p w:rsidR="006B33FC" w:rsidRDefault="006B33FC" w:rsidP="00DE51D7">
      <w:pPr>
        <w:spacing w:line="360" w:lineRule="auto"/>
        <w:rPr>
          <w:rFonts w:cs="Times New Roman"/>
        </w:rPr>
      </w:pPr>
      <w:r>
        <w:t xml:space="preserve">   </w:t>
      </w:r>
      <w:r>
        <w:rPr>
          <w:rFonts w:cs="宋体" w:hint="eastAsia"/>
        </w:rPr>
        <w:t>点击操作列的“修改提纲”链接，将弹出修改提纲页面，操作同提交提纲。</w:t>
      </w:r>
    </w:p>
    <w:p w:rsidR="006B33FC" w:rsidRPr="005E0956" w:rsidRDefault="006B33FC" w:rsidP="00DE51D7">
      <w:pPr>
        <w:spacing w:line="360" w:lineRule="auto"/>
        <w:rPr>
          <w:rFonts w:cs="Times New Roman"/>
          <w:b/>
          <w:bCs/>
        </w:rPr>
      </w:pPr>
      <w:r w:rsidRPr="005E0956">
        <w:rPr>
          <w:b/>
          <w:bCs/>
        </w:rPr>
        <w:t xml:space="preserve">   </w:t>
      </w:r>
      <w:r>
        <w:rPr>
          <w:b/>
          <w:bCs/>
        </w:rPr>
        <w:t>1.4</w:t>
      </w:r>
      <w:r>
        <w:rPr>
          <w:rFonts w:cs="宋体" w:hint="eastAsia"/>
          <w:b/>
          <w:bCs/>
        </w:rPr>
        <w:t>提纲评阅后的查看、评分</w:t>
      </w:r>
    </w:p>
    <w:p w:rsidR="006B33FC" w:rsidRDefault="006B33FC" w:rsidP="00AC0D22">
      <w:pPr>
        <w:spacing w:line="360" w:lineRule="auto"/>
        <w:ind w:left="31680" w:hangingChars="50" w:firstLine="31680"/>
        <w:rPr>
          <w:rFonts w:cs="Times New Roman"/>
        </w:rPr>
      </w:pPr>
      <w:r>
        <w:t xml:space="preserve">     </w:t>
      </w:r>
      <w:r>
        <w:rPr>
          <w:rFonts w:cs="宋体" w:hint="eastAsia"/>
        </w:rPr>
        <w:t>提纲经老师评阅后，状态变为“提纲已评阅”，学生可以查看提纲评语、并给老师评分。</w:t>
      </w:r>
    </w:p>
    <w:p w:rsidR="006B33FC" w:rsidRPr="00DC0C72" w:rsidRDefault="006B33FC" w:rsidP="00AC0D22">
      <w:pPr>
        <w:spacing w:line="360" w:lineRule="auto"/>
        <w:ind w:leftChars="100" w:left="31680" w:hangingChars="50" w:firstLine="31680"/>
        <w:rPr>
          <w:rFonts w:cs="Times New Roman"/>
        </w:rPr>
      </w:pPr>
      <w:r w:rsidRPr="00492F6D">
        <w:rPr>
          <w:rFonts w:cs="Times New Roman"/>
          <w:noProof/>
        </w:rPr>
        <w:pict>
          <v:shape id="图片 5" o:spid="_x0000_i1029" type="#_x0000_t75" alt="毕业设计2" style="width:411pt;height:270.75pt;visibility:visible" o:bordertopcolor="black" o:borderleftcolor="black" o:borderbottomcolor="black" o:borderrightcolor="black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B33FC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  <w:rPr>
          <w:rFonts w:cs="Times New Roman"/>
        </w:rPr>
      </w:pPr>
    </w:p>
    <w:p w:rsidR="006B33FC" w:rsidRPr="00420938" w:rsidRDefault="006B33FC" w:rsidP="00DE51D7">
      <w:pPr>
        <w:numPr>
          <w:ilvl w:val="0"/>
          <w:numId w:val="3"/>
        </w:numPr>
        <w:spacing w:line="360" w:lineRule="auto"/>
        <w:rPr>
          <w:rFonts w:cs="Times New Roman"/>
          <w:b/>
          <w:bCs/>
        </w:rPr>
      </w:pPr>
      <w:r w:rsidRPr="00420938">
        <w:rPr>
          <w:rFonts w:cs="宋体" w:hint="eastAsia"/>
          <w:b/>
          <w:bCs/>
        </w:rPr>
        <w:t>查看评语</w:t>
      </w:r>
    </w:p>
    <w:p w:rsidR="006B33FC" w:rsidRDefault="006B33FC" w:rsidP="00AC0D22">
      <w:pPr>
        <w:spacing w:line="360" w:lineRule="auto"/>
        <w:ind w:firstLineChars="100" w:firstLine="31680"/>
        <w:rPr>
          <w:rFonts w:cs="Times New Roman"/>
        </w:rPr>
      </w:pPr>
      <w:r>
        <w:rPr>
          <w:rFonts w:cs="宋体" w:hint="eastAsia"/>
        </w:rPr>
        <w:t>点击操作列的“查看评语”链接可查看老师对毕业设计提纲的评语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 w:rsidRPr="00492F6D">
        <w:rPr>
          <w:rFonts w:cs="Times New Roman"/>
          <w:noProof/>
        </w:rPr>
        <w:pict>
          <v:shape id="图片 6" o:spid="_x0000_i1030" type="#_x0000_t75" alt="查看评语" style="width:399.75pt;height:184.5pt;visibility:visible" o:bordertopcolor="black" o:borderleftcolor="black" o:borderbottomcolor="black" o:borderrightcolor="black">
            <v:imagedata r:id="rId12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B33FC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  <w:rPr>
          <w:rFonts w:cs="Times New Roman"/>
        </w:rPr>
      </w:pPr>
    </w:p>
    <w:p w:rsidR="006B33FC" w:rsidRDefault="006B33FC" w:rsidP="00DE51D7">
      <w:pPr>
        <w:numPr>
          <w:ilvl w:val="0"/>
          <w:numId w:val="3"/>
        </w:numPr>
        <w:spacing w:line="360" w:lineRule="auto"/>
        <w:rPr>
          <w:rFonts w:cs="Times New Roman"/>
          <w:b/>
          <w:bCs/>
        </w:rPr>
      </w:pPr>
      <w:r w:rsidRPr="00420938">
        <w:rPr>
          <w:rFonts w:cs="宋体" w:hint="eastAsia"/>
          <w:b/>
          <w:bCs/>
        </w:rPr>
        <w:t>给老师评分</w:t>
      </w:r>
    </w:p>
    <w:p w:rsidR="006B33FC" w:rsidRDefault="006B33FC" w:rsidP="00DE51D7">
      <w:pPr>
        <w:spacing w:line="360" w:lineRule="auto"/>
        <w:ind w:left="210"/>
        <w:rPr>
          <w:rFonts w:cs="Times New Roman"/>
        </w:rPr>
      </w:pPr>
      <w:r>
        <w:rPr>
          <w:rFonts w:cs="宋体" w:hint="eastAsia"/>
        </w:rPr>
        <w:t>点击操作列的“给老师评分”链接进入如下页面</w:t>
      </w:r>
    </w:p>
    <w:p w:rsidR="006B33FC" w:rsidRPr="00420938" w:rsidRDefault="006B33FC" w:rsidP="00DE51D7">
      <w:pPr>
        <w:spacing w:line="360" w:lineRule="auto"/>
        <w:ind w:left="210"/>
        <w:rPr>
          <w:rFonts w:cs="Times New Roman"/>
        </w:rPr>
      </w:pPr>
      <w:r w:rsidRPr="00492F6D">
        <w:rPr>
          <w:rFonts w:cs="Times New Roman"/>
          <w:noProof/>
        </w:rPr>
        <w:pict>
          <v:shape id="图片 7" o:spid="_x0000_i1031" type="#_x0000_t75" alt="给老师评分" style="width:370.5pt;height:164.25pt;visibility:visible" o:bordertopcolor="black" o:borderleftcolor="black" o:borderbottomcolor="black" o:borderrightcolor="black">
            <v:imagedata r:id="rId13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B33FC" w:rsidRPr="00420938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  <w:rPr>
          <w:rFonts w:cs="Times New Roman"/>
          <w:b/>
          <w:bCs/>
        </w:rPr>
      </w:pP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>
        <w:rPr>
          <w:rFonts w:cs="宋体" w:hint="eastAsia"/>
        </w:rPr>
        <w:t>点击分值列的星星可编辑对老师的评分，星星越多，代表分数越高。修改完后，点击【评分】按钮完成评分。</w:t>
      </w:r>
    </w:p>
    <w:p w:rsidR="006B33FC" w:rsidRPr="002904FA" w:rsidRDefault="006B33FC" w:rsidP="00DE51D7">
      <w:pPr>
        <w:numPr>
          <w:ilvl w:val="0"/>
          <w:numId w:val="2"/>
        </w:numPr>
        <w:spacing w:line="360" w:lineRule="auto"/>
        <w:rPr>
          <w:rFonts w:cs="Times New Roman"/>
          <w:b/>
          <w:bCs/>
        </w:rPr>
      </w:pPr>
      <w:r w:rsidRPr="002904FA">
        <w:rPr>
          <w:rFonts w:cs="宋体" w:hint="eastAsia"/>
          <w:b/>
          <w:bCs/>
        </w:rPr>
        <w:t>提交毕业设计初稿</w:t>
      </w:r>
    </w:p>
    <w:p w:rsidR="006B33FC" w:rsidRDefault="006B33FC" w:rsidP="00DE51D7">
      <w:pPr>
        <w:spacing w:line="360" w:lineRule="auto"/>
        <w:ind w:left="360"/>
        <w:rPr>
          <w:rFonts w:cs="Times New Roman"/>
        </w:rPr>
      </w:pPr>
      <w:r w:rsidRPr="009F7E44">
        <w:rPr>
          <w:rFonts w:cs="宋体" w:hint="eastAsia"/>
        </w:rPr>
        <w:t>毕业设计提纲</w:t>
      </w:r>
      <w:r>
        <w:rPr>
          <w:rFonts w:cs="宋体" w:hint="eastAsia"/>
        </w:rPr>
        <w:t>经老师评阅完后</w:t>
      </w:r>
      <w:r w:rsidRPr="009F7E44">
        <w:rPr>
          <w:rFonts w:cs="宋体" w:hint="eastAsia"/>
        </w:rPr>
        <w:t>，学</w:t>
      </w:r>
      <w:r>
        <w:rPr>
          <w:rFonts w:cs="宋体" w:hint="eastAsia"/>
        </w:rPr>
        <w:t>生</w:t>
      </w:r>
      <w:r w:rsidRPr="009F7E44">
        <w:rPr>
          <w:rFonts w:cs="宋体" w:hint="eastAsia"/>
        </w:rPr>
        <w:t>可在</w:t>
      </w:r>
      <w:r>
        <w:rPr>
          <w:rFonts w:cs="宋体" w:hint="eastAsia"/>
        </w:rPr>
        <w:t>开放时间段内提交毕业设计初稿。毕业设计初稿以附件的方式进行提交。</w:t>
      </w:r>
    </w:p>
    <w:p w:rsidR="006B33FC" w:rsidRDefault="006B33FC" w:rsidP="00DE51D7">
      <w:pPr>
        <w:spacing w:line="360" w:lineRule="auto"/>
        <w:ind w:left="360"/>
        <w:rPr>
          <w:rFonts w:cs="Times New Roman"/>
        </w:rPr>
      </w:pPr>
      <w:r>
        <w:rPr>
          <w:rFonts w:cs="宋体" w:hint="eastAsia"/>
        </w:rPr>
        <w:t>点击列表中步骤列下的“提交毕业设计初稿”，页面显示如下</w:t>
      </w:r>
    </w:p>
    <w:p w:rsidR="006B33FC" w:rsidRPr="00455D59" w:rsidRDefault="006B33FC" w:rsidP="00DE51D7">
      <w:pPr>
        <w:spacing w:line="360" w:lineRule="auto"/>
        <w:ind w:left="360"/>
        <w:rPr>
          <w:rFonts w:cs="Times New Roman"/>
        </w:rPr>
      </w:pPr>
      <w:r w:rsidRPr="00492F6D">
        <w:rPr>
          <w:rFonts w:cs="Times New Roman"/>
          <w:noProof/>
        </w:rPr>
        <w:pict>
          <v:shape id="图片 8" o:spid="_x0000_i1032" type="#_x0000_t75" alt="提交初稿" style="width:414.75pt;height:265.5pt;visibility:visible">
            <v:imagedata r:id="rId14" o:title=""/>
          </v:shape>
        </w:pict>
      </w:r>
    </w:p>
    <w:p w:rsidR="006B33FC" w:rsidRDefault="006B33FC" w:rsidP="00DE51D7">
      <w:pPr>
        <w:pStyle w:val="Caption"/>
        <w:numPr>
          <w:ilvl w:val="0"/>
          <w:numId w:val="1"/>
        </w:numPr>
        <w:spacing w:line="360" w:lineRule="auto"/>
        <w:jc w:val="center"/>
      </w:pPr>
      <w:r>
        <w:t xml:space="preserve"> 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>
        <w:t xml:space="preserve">  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>
        <w:rPr>
          <w:rFonts w:cs="宋体" w:hint="eastAsia"/>
        </w:rPr>
        <w:t>如图，点击【浏览】选择本机上要提交的毕业设计初稿（必须为</w:t>
      </w:r>
      <w:r>
        <w:t>Word</w:t>
      </w:r>
      <w:r>
        <w:rPr>
          <w:rFonts w:cs="宋体" w:hint="eastAsia"/>
        </w:rPr>
        <w:t>文档，大小在</w:t>
      </w:r>
      <w:r>
        <w:t>10M</w:t>
      </w:r>
      <w:r>
        <w:rPr>
          <w:rFonts w:cs="宋体" w:hint="eastAsia"/>
        </w:rPr>
        <w:t>以内），点击【提交】按钮完成毕业设计初稿提交。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>
        <w:rPr>
          <w:rFonts w:cs="宋体" w:hint="eastAsia"/>
        </w:rPr>
        <w:t>此时，毕业设计的状态变为“初稿已提交”。毕业设计初稿提交后一个小时内，用户可以对初稿进行修改（即重新上传毕业设计初稿），超过一个小时</w:t>
      </w:r>
      <w:r w:rsidRPr="003E42D2">
        <w:rPr>
          <w:rFonts w:cs="宋体" w:hint="eastAsia"/>
        </w:rPr>
        <w:t>后将不能修改！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>
        <w:rPr>
          <w:rFonts w:cs="宋体" w:hint="eastAsia"/>
        </w:rPr>
        <w:t>与毕业设计提纲一样，初稿经老师评阅后，状态就变为“初稿已评阅”，学生可以点击操作列的“查看评语”链接查看老师对初稿的评语。</w:t>
      </w:r>
    </w:p>
    <w:p w:rsidR="006B33FC" w:rsidRDefault="006B33FC" w:rsidP="00DE51D7">
      <w:pPr>
        <w:numPr>
          <w:ilvl w:val="0"/>
          <w:numId w:val="2"/>
        </w:numPr>
        <w:spacing w:line="360" w:lineRule="auto"/>
        <w:rPr>
          <w:rFonts w:cs="Times New Roman"/>
          <w:b/>
          <w:bCs/>
        </w:rPr>
      </w:pPr>
      <w:r w:rsidRPr="005D4875">
        <w:rPr>
          <w:rFonts w:cs="宋体" w:hint="eastAsia"/>
          <w:b/>
          <w:bCs/>
        </w:rPr>
        <w:t>提交毕业设计</w:t>
      </w:r>
      <w:r>
        <w:rPr>
          <w:rFonts w:cs="宋体" w:hint="eastAsia"/>
          <w:b/>
          <w:bCs/>
        </w:rPr>
        <w:t>复稿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 w:rsidRPr="009F7E44">
        <w:rPr>
          <w:rFonts w:cs="宋体" w:hint="eastAsia"/>
        </w:rPr>
        <w:t>毕业设计</w:t>
      </w:r>
      <w:r>
        <w:rPr>
          <w:rFonts w:cs="宋体" w:hint="eastAsia"/>
        </w:rPr>
        <w:t>初稿经老师评阅完后，学生</w:t>
      </w:r>
      <w:r w:rsidRPr="009F7E44">
        <w:rPr>
          <w:rFonts w:cs="宋体" w:hint="eastAsia"/>
        </w:rPr>
        <w:t>可在</w:t>
      </w:r>
      <w:r>
        <w:rPr>
          <w:rFonts w:cs="宋体" w:hint="eastAsia"/>
        </w:rPr>
        <w:t>开放时间段内提交毕业设计复稿。毕业设计复稿也是以附件的方式进行提交，操作同提交毕业设计初稿。</w:t>
      </w:r>
    </w:p>
    <w:p w:rsidR="006B33FC" w:rsidRDefault="006B33FC" w:rsidP="00DE51D7">
      <w:pPr>
        <w:numPr>
          <w:ilvl w:val="0"/>
          <w:numId w:val="2"/>
        </w:numPr>
        <w:spacing w:line="360" w:lineRule="auto"/>
        <w:rPr>
          <w:rFonts w:cs="Times New Roman"/>
          <w:b/>
          <w:bCs/>
        </w:rPr>
      </w:pPr>
      <w:r w:rsidRPr="005D4875">
        <w:rPr>
          <w:rFonts w:cs="宋体" w:hint="eastAsia"/>
          <w:b/>
          <w:bCs/>
        </w:rPr>
        <w:t>提交毕业设计</w:t>
      </w:r>
      <w:r>
        <w:rPr>
          <w:rFonts w:cs="宋体" w:hint="eastAsia"/>
          <w:b/>
          <w:bCs/>
        </w:rPr>
        <w:t>终稿</w:t>
      </w:r>
    </w:p>
    <w:p w:rsidR="006B33FC" w:rsidRPr="000A2B28" w:rsidRDefault="006B33FC" w:rsidP="00AC0D22">
      <w:pPr>
        <w:spacing w:line="360" w:lineRule="auto"/>
        <w:ind w:leftChars="100" w:left="31680"/>
        <w:rPr>
          <w:rFonts w:cs="Times New Roman"/>
          <w:b/>
          <w:bCs/>
          <w:color w:val="FF0000"/>
        </w:rPr>
      </w:pPr>
      <w:r>
        <w:rPr>
          <w:rFonts w:cs="宋体" w:hint="eastAsia"/>
          <w:b/>
          <w:bCs/>
          <w:color w:val="FF0000"/>
        </w:rPr>
        <w:t>在提交终稿前需要确定参加评审还是答辩，提交终稿后则不允许再修改。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 w:rsidRPr="009F7E44">
        <w:rPr>
          <w:rFonts w:cs="宋体" w:hint="eastAsia"/>
        </w:rPr>
        <w:t>毕业设计</w:t>
      </w:r>
      <w:r>
        <w:rPr>
          <w:rFonts w:cs="宋体" w:hint="eastAsia"/>
        </w:rPr>
        <w:t>复稿经老师评阅完后，学生</w:t>
      </w:r>
      <w:r w:rsidRPr="009F7E44">
        <w:rPr>
          <w:rFonts w:cs="宋体" w:hint="eastAsia"/>
        </w:rPr>
        <w:t>可在</w:t>
      </w:r>
      <w:r>
        <w:rPr>
          <w:rFonts w:cs="宋体" w:hint="eastAsia"/>
        </w:rPr>
        <w:t>开放时间段内提交毕业设计终稿。毕业设计终稿也是以附件的方式进行提交，操作同提交毕业设计初稿。</w:t>
      </w:r>
    </w:p>
    <w:p w:rsidR="006B33FC" w:rsidRDefault="006B33FC" w:rsidP="00AC0D22">
      <w:pPr>
        <w:spacing w:line="360" w:lineRule="auto"/>
        <w:ind w:leftChars="100" w:left="31680"/>
        <w:rPr>
          <w:rFonts w:cs="Times New Roman"/>
        </w:rPr>
      </w:pPr>
      <w:r>
        <w:rPr>
          <w:rFonts w:cs="宋体" w:hint="eastAsia"/>
        </w:rPr>
        <w:t>毕业设计终稿经老师评阅通过后，学生需将论文按要求打印装订，将纸质版论文提交到所在学习中心。</w:t>
      </w:r>
    </w:p>
    <w:p w:rsidR="006B33FC" w:rsidRPr="00EA022F" w:rsidRDefault="006B33FC">
      <w:pPr>
        <w:rPr>
          <w:rFonts w:cs="Times New Roman"/>
        </w:rPr>
      </w:pPr>
    </w:p>
    <w:sectPr w:rsidR="006B33FC" w:rsidRPr="00EA022F" w:rsidSect="00AE3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3FC" w:rsidRDefault="006B33FC" w:rsidP="00DE51D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B33FC" w:rsidRDefault="006B33FC" w:rsidP="00DE51D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3FC" w:rsidRDefault="006B33FC" w:rsidP="00DE51D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B33FC" w:rsidRDefault="006B33FC" w:rsidP="00DE51D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0EEC"/>
    <w:multiLevelType w:val="hybridMultilevel"/>
    <w:tmpl w:val="A9F81480"/>
    <w:lvl w:ilvl="0" w:tplc="DFF09A1C">
      <w:start w:val="1"/>
      <w:numFmt w:val="decimal"/>
      <w:lvlText w:val="图%1"/>
      <w:lvlJc w:val="left"/>
      <w:pPr>
        <w:ind w:left="420" w:hanging="420"/>
      </w:pPr>
      <w:rPr>
        <w:rFonts w:hint="eastAsia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B97A27"/>
    <w:multiLevelType w:val="hybridMultilevel"/>
    <w:tmpl w:val="5EF66D94"/>
    <w:lvl w:ilvl="0" w:tplc="306E74FC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7CB03EE8"/>
    <w:multiLevelType w:val="hybridMultilevel"/>
    <w:tmpl w:val="AFD039C0"/>
    <w:lvl w:ilvl="0" w:tplc="ACAE396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1D7"/>
    <w:rsid w:val="000A2B28"/>
    <w:rsid w:val="000B07C2"/>
    <w:rsid w:val="001770EC"/>
    <w:rsid w:val="001B6613"/>
    <w:rsid w:val="002904FA"/>
    <w:rsid w:val="003E42D2"/>
    <w:rsid w:val="003E72F3"/>
    <w:rsid w:val="00420938"/>
    <w:rsid w:val="00455D59"/>
    <w:rsid w:val="00492F6D"/>
    <w:rsid w:val="005B606F"/>
    <w:rsid w:val="005D4875"/>
    <w:rsid w:val="005E0956"/>
    <w:rsid w:val="006563B4"/>
    <w:rsid w:val="00667F91"/>
    <w:rsid w:val="006B33FC"/>
    <w:rsid w:val="00780187"/>
    <w:rsid w:val="0078040D"/>
    <w:rsid w:val="00801582"/>
    <w:rsid w:val="00847931"/>
    <w:rsid w:val="00872D94"/>
    <w:rsid w:val="008E460D"/>
    <w:rsid w:val="009209DE"/>
    <w:rsid w:val="009A1D74"/>
    <w:rsid w:val="009F7E44"/>
    <w:rsid w:val="00A13E07"/>
    <w:rsid w:val="00AC0D22"/>
    <w:rsid w:val="00AD288E"/>
    <w:rsid w:val="00AE3D03"/>
    <w:rsid w:val="00BA233C"/>
    <w:rsid w:val="00C04115"/>
    <w:rsid w:val="00C175D3"/>
    <w:rsid w:val="00C274D2"/>
    <w:rsid w:val="00C3617E"/>
    <w:rsid w:val="00C70B83"/>
    <w:rsid w:val="00D038EE"/>
    <w:rsid w:val="00DB3C05"/>
    <w:rsid w:val="00DC0C72"/>
    <w:rsid w:val="00DE51D7"/>
    <w:rsid w:val="00EA022F"/>
    <w:rsid w:val="00EA0496"/>
    <w:rsid w:val="00EB2AEF"/>
    <w:rsid w:val="00F7584F"/>
    <w:rsid w:val="00F95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D0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E5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51D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E5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E51D7"/>
    <w:rPr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DE51D7"/>
    <w:rPr>
      <w:rFonts w:ascii="Arial" w:eastAsia="黑体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E51D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51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5</Pages>
  <Words>162</Words>
  <Characters>924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学员选择毕业设计课程（通过选课系统选择相关课程），在毕业设计开放并分配指导老师后可通过该页面提交毕业设计</dc:title>
  <dc:subject/>
  <dc:creator>wenyao</dc:creator>
  <cp:keywords/>
  <dc:description/>
  <cp:lastModifiedBy>USER-李海伦</cp:lastModifiedBy>
  <cp:revision>3</cp:revision>
  <dcterms:created xsi:type="dcterms:W3CDTF">2018-09-13T06:01:00Z</dcterms:created>
  <dcterms:modified xsi:type="dcterms:W3CDTF">2018-09-13T06:05:00Z</dcterms:modified>
</cp:coreProperties>
</file>